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6C" w:rsidRPr="00A05034" w:rsidRDefault="00C3136C" w:rsidP="00E36C19">
      <w:pPr>
        <w:pStyle w:val="BodyText"/>
        <w:jc w:val="both"/>
        <w:rPr>
          <w:u w:val="single"/>
        </w:rPr>
      </w:pPr>
      <w:r w:rsidRPr="00A05034">
        <w:tab/>
      </w:r>
      <w:r w:rsidRPr="00A05034">
        <w:tab/>
      </w:r>
      <w:r w:rsidRPr="00A05034">
        <w:tab/>
      </w:r>
      <w:r w:rsidRPr="00A05034">
        <w:tab/>
      </w:r>
      <w:r w:rsidRPr="00A05034">
        <w:tab/>
      </w:r>
      <w:r w:rsidRPr="00A05034">
        <w:tab/>
        <w:t xml:space="preserve">          </w:t>
      </w:r>
      <w:r w:rsidRPr="00A05034">
        <w:tab/>
      </w:r>
      <w:r w:rsidRPr="00A05034">
        <w:tab/>
      </w:r>
      <w:r w:rsidRPr="00A05034">
        <w:tab/>
      </w:r>
      <w:r w:rsidRPr="00A05034">
        <w:tab/>
      </w:r>
      <w:r w:rsidRPr="00A05034">
        <w:tab/>
      </w:r>
      <w:r w:rsidRPr="00A05034">
        <w:rPr>
          <w:u w:val="single"/>
        </w:rPr>
        <w:t>ПРОЄКТ</w:t>
      </w:r>
    </w:p>
    <w:p w:rsidR="00C3136C" w:rsidRPr="00A05034" w:rsidRDefault="00C3136C" w:rsidP="00E36C19">
      <w:pPr>
        <w:pStyle w:val="Heading4"/>
        <w:jc w:val="center"/>
      </w:pPr>
      <w:r w:rsidRPr="00A0503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8015369" r:id="rId6"/>
        </w:object>
      </w:r>
    </w:p>
    <w:p w:rsidR="00C3136C" w:rsidRPr="00A05034" w:rsidRDefault="00C3136C" w:rsidP="00E36C19">
      <w:pPr>
        <w:pStyle w:val="Heading2"/>
        <w:rPr>
          <w:sz w:val="28"/>
          <w:szCs w:val="28"/>
        </w:rPr>
      </w:pPr>
      <w:r w:rsidRPr="00A05034">
        <w:rPr>
          <w:sz w:val="28"/>
          <w:szCs w:val="28"/>
        </w:rPr>
        <w:t>УКРАЇНА</w:t>
      </w:r>
    </w:p>
    <w:p w:rsidR="00C3136C" w:rsidRPr="00A05034" w:rsidRDefault="00C3136C" w:rsidP="00E36C19">
      <w:pPr>
        <w:pStyle w:val="Heading3"/>
        <w:rPr>
          <w:b/>
          <w:bCs/>
          <w:sz w:val="28"/>
          <w:szCs w:val="28"/>
        </w:rPr>
      </w:pPr>
      <w:r w:rsidRPr="00A05034">
        <w:rPr>
          <w:b/>
          <w:bCs/>
          <w:sz w:val="28"/>
          <w:szCs w:val="28"/>
        </w:rPr>
        <w:t>Пологівська районна рада</w:t>
      </w:r>
    </w:p>
    <w:p w:rsidR="00C3136C" w:rsidRPr="00A05034" w:rsidRDefault="00C3136C" w:rsidP="00E36C19">
      <w:pPr>
        <w:jc w:val="center"/>
        <w:rPr>
          <w:b/>
          <w:bCs/>
          <w:i/>
          <w:iCs/>
          <w:sz w:val="28"/>
          <w:szCs w:val="28"/>
        </w:rPr>
      </w:pPr>
      <w:r w:rsidRPr="00A05034">
        <w:rPr>
          <w:b/>
          <w:bCs/>
          <w:i/>
          <w:iCs/>
          <w:sz w:val="28"/>
          <w:szCs w:val="28"/>
        </w:rPr>
        <w:t>Запорізької області</w:t>
      </w:r>
    </w:p>
    <w:p w:rsidR="00C3136C" w:rsidRPr="00A05034" w:rsidRDefault="00C3136C" w:rsidP="00E36C19">
      <w:pPr>
        <w:jc w:val="center"/>
        <w:rPr>
          <w:b/>
          <w:bCs/>
          <w:i/>
          <w:iCs/>
          <w:sz w:val="28"/>
          <w:szCs w:val="28"/>
        </w:rPr>
      </w:pPr>
      <w:r w:rsidRPr="00A05034">
        <w:rPr>
          <w:b/>
          <w:bCs/>
          <w:i/>
          <w:iCs/>
          <w:sz w:val="28"/>
          <w:szCs w:val="28"/>
        </w:rPr>
        <w:t>сьомого скликання</w:t>
      </w:r>
    </w:p>
    <w:p w:rsidR="00C3136C" w:rsidRPr="00A05034" w:rsidRDefault="00C3136C" w:rsidP="00E36C19">
      <w:pPr>
        <w:jc w:val="center"/>
        <w:rPr>
          <w:b/>
          <w:bCs/>
          <w:i/>
          <w:iCs/>
          <w:sz w:val="28"/>
          <w:szCs w:val="28"/>
        </w:rPr>
      </w:pPr>
      <w:r w:rsidRPr="00A05034">
        <w:rPr>
          <w:b/>
          <w:bCs/>
          <w:i/>
          <w:iCs/>
          <w:sz w:val="28"/>
          <w:szCs w:val="28"/>
        </w:rPr>
        <w:t>сорок шоста  сесія</w:t>
      </w:r>
    </w:p>
    <w:p w:rsidR="00C3136C" w:rsidRPr="00A05034" w:rsidRDefault="00C3136C" w:rsidP="00E36C19">
      <w:pPr>
        <w:jc w:val="center"/>
        <w:rPr>
          <w:b/>
          <w:bCs/>
          <w:i/>
          <w:iCs/>
          <w:sz w:val="28"/>
          <w:szCs w:val="28"/>
        </w:rPr>
      </w:pPr>
      <w:r w:rsidRPr="00A05034">
        <w:rPr>
          <w:b/>
          <w:bCs/>
          <w:i/>
          <w:iCs/>
          <w:sz w:val="28"/>
          <w:szCs w:val="28"/>
        </w:rPr>
        <w:t>Р і ш е н н я</w:t>
      </w:r>
    </w:p>
    <w:p w:rsidR="00C3136C" w:rsidRPr="00A05034" w:rsidRDefault="00C3136C" w:rsidP="00E36C19">
      <w:pPr>
        <w:jc w:val="center"/>
        <w:rPr>
          <w:b/>
          <w:bCs/>
          <w:i/>
          <w:iCs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bCs/>
          <w:i/>
          <w:iCs/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  <w:r w:rsidRPr="00A05034">
        <w:rPr>
          <w:bCs/>
          <w:sz w:val="28"/>
          <w:szCs w:val="28"/>
        </w:rPr>
        <w:t>_______________</w:t>
      </w:r>
      <w:r w:rsidRPr="00A05034">
        <w:rPr>
          <w:b/>
          <w:bCs/>
          <w:sz w:val="28"/>
          <w:szCs w:val="28"/>
        </w:rPr>
        <w:tab/>
      </w:r>
      <w:r w:rsidRPr="00A05034">
        <w:rPr>
          <w:b/>
          <w:bCs/>
          <w:sz w:val="28"/>
          <w:szCs w:val="28"/>
        </w:rPr>
        <w:tab/>
        <w:t xml:space="preserve"> </w:t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  <w:t xml:space="preserve"> №_____</w:t>
      </w:r>
    </w:p>
    <w:p w:rsidR="00C3136C" w:rsidRPr="00A05034" w:rsidRDefault="00C3136C" w:rsidP="00E36C19">
      <w:pPr>
        <w:jc w:val="both"/>
      </w:pPr>
    </w:p>
    <w:p w:rsidR="00C3136C" w:rsidRPr="00A05034" w:rsidRDefault="00C3136C" w:rsidP="00E36C19">
      <w:pPr>
        <w:jc w:val="both"/>
        <w:rPr>
          <w:b/>
          <w:bCs/>
          <w:sz w:val="28"/>
          <w:szCs w:val="20"/>
        </w:rPr>
      </w:pPr>
    </w:p>
    <w:p w:rsidR="00C3136C" w:rsidRPr="00A05034" w:rsidRDefault="00C3136C" w:rsidP="00E36C19">
      <w:pPr>
        <w:spacing w:after="160" w:line="259" w:lineRule="auto"/>
        <w:rPr>
          <w:sz w:val="28"/>
          <w:szCs w:val="28"/>
        </w:rPr>
      </w:pPr>
      <w:r w:rsidRPr="00A05034">
        <w:rPr>
          <w:sz w:val="28"/>
          <w:szCs w:val="28"/>
        </w:rPr>
        <w:t>Про Програму фінансової підтримки комунальних підприємств Пологівської районної ради Запорізької області на 2019 рік</w:t>
      </w:r>
    </w:p>
    <w:p w:rsidR="00C3136C" w:rsidRPr="00A05034" w:rsidRDefault="00C3136C" w:rsidP="00E36C19">
      <w:pPr>
        <w:jc w:val="both"/>
        <w:rPr>
          <w:b/>
          <w:bCs/>
          <w:sz w:val="28"/>
          <w:szCs w:val="20"/>
        </w:rPr>
      </w:pPr>
    </w:p>
    <w:p w:rsidR="00C3136C" w:rsidRPr="00A05034" w:rsidRDefault="00C3136C" w:rsidP="00E36C19">
      <w:pPr>
        <w:jc w:val="both"/>
        <w:rPr>
          <w:b/>
          <w:bCs/>
          <w:sz w:val="28"/>
          <w:szCs w:val="20"/>
        </w:rPr>
      </w:pPr>
    </w:p>
    <w:p w:rsidR="00C3136C" w:rsidRPr="00A05034" w:rsidRDefault="00C3136C" w:rsidP="00670559">
      <w:pPr>
        <w:jc w:val="both"/>
        <w:rPr>
          <w:rFonts w:eastAsia="MS Mincho"/>
          <w:sz w:val="28"/>
          <w:szCs w:val="28"/>
        </w:rPr>
      </w:pPr>
      <w:r w:rsidRPr="00A05034">
        <w:rPr>
          <w:sz w:val="28"/>
          <w:szCs w:val="28"/>
        </w:rPr>
        <w:t xml:space="preserve">        Розглянувши звернення  КП «Пологівська ЦРА № 39» Пологівської районної ради про надання фінансової підтримки, керуючись статтею 91 Бюджетного кодексу України, Законом України «Про місцеве самоврядування  в  Україні»,  Пологівська  районна рада Запорізької області </w:t>
      </w:r>
      <w:r w:rsidRPr="00A05034">
        <w:rPr>
          <w:rFonts w:eastAsia="MS Mincho"/>
          <w:sz w:val="28"/>
          <w:szCs w:val="28"/>
        </w:rPr>
        <w:t>В И Р I Ш И Л А:</w:t>
      </w:r>
    </w:p>
    <w:p w:rsidR="00C3136C" w:rsidRPr="00A05034" w:rsidRDefault="00C3136C" w:rsidP="00E36C19">
      <w:pPr>
        <w:tabs>
          <w:tab w:val="left" w:pos="900"/>
        </w:tabs>
        <w:jc w:val="both"/>
        <w:rPr>
          <w:sz w:val="16"/>
          <w:szCs w:val="16"/>
        </w:rPr>
      </w:pPr>
    </w:p>
    <w:p w:rsidR="00C3136C" w:rsidRPr="00A05034" w:rsidRDefault="00C3136C" w:rsidP="00E36C19">
      <w:pPr>
        <w:pStyle w:val="ListParagraph"/>
        <w:numPr>
          <w:ilvl w:val="0"/>
          <w:numId w:val="1"/>
        </w:numPr>
        <w:tabs>
          <w:tab w:val="num" w:pos="0"/>
          <w:tab w:val="left" w:pos="720"/>
          <w:tab w:val="left" w:pos="1080"/>
          <w:tab w:val="num" w:pos="2160"/>
        </w:tabs>
        <w:ind w:left="0" w:firstLine="720"/>
        <w:jc w:val="both"/>
        <w:rPr>
          <w:szCs w:val="28"/>
        </w:rPr>
      </w:pPr>
      <w:r w:rsidRPr="00A05034">
        <w:rPr>
          <w:szCs w:val="28"/>
        </w:rPr>
        <w:t>Затвердити Програму фінансової підтримки комунальних підприємств Пологівської районної ради Запорізької області  на 2019 рік</w:t>
      </w:r>
      <w:bookmarkStart w:id="0" w:name="_GoBack"/>
      <w:bookmarkEnd w:id="0"/>
      <w:r w:rsidRPr="00A05034">
        <w:rPr>
          <w:szCs w:val="28"/>
        </w:rPr>
        <w:t xml:space="preserve"> , що додається (далі – Програма).</w:t>
      </w:r>
    </w:p>
    <w:p w:rsidR="00C3136C" w:rsidRPr="00A05034" w:rsidRDefault="00C3136C" w:rsidP="00E36C19">
      <w:pPr>
        <w:pStyle w:val="ListParagraph"/>
        <w:tabs>
          <w:tab w:val="left" w:pos="720"/>
          <w:tab w:val="left" w:pos="1080"/>
        </w:tabs>
        <w:ind w:left="0" w:firstLine="720"/>
        <w:jc w:val="both"/>
        <w:rPr>
          <w:sz w:val="16"/>
          <w:szCs w:val="16"/>
        </w:rPr>
      </w:pPr>
    </w:p>
    <w:p w:rsidR="00C3136C" w:rsidRPr="00A05034" w:rsidRDefault="00C3136C" w:rsidP="00670559">
      <w:pPr>
        <w:pStyle w:val="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05034">
        <w:rPr>
          <w:rFonts w:ascii="Times New Roman" w:hAnsi="Times New Roman"/>
          <w:sz w:val="28"/>
          <w:szCs w:val="28"/>
          <w:lang w:val="uk-UA"/>
        </w:rPr>
        <w:t>2. Виконавчому апарату Пологівської районної ради інформувати районну раду про хід реалізації Програми  до 20 лютого 2020 року.</w:t>
      </w:r>
    </w:p>
    <w:p w:rsidR="00C3136C" w:rsidRPr="00A05034" w:rsidRDefault="00C3136C" w:rsidP="00E36C19">
      <w:pPr>
        <w:ind w:firstLine="708"/>
        <w:jc w:val="both"/>
        <w:rPr>
          <w:sz w:val="28"/>
          <w:szCs w:val="28"/>
        </w:rPr>
      </w:pPr>
    </w:p>
    <w:p w:rsidR="00C3136C" w:rsidRPr="00A05034" w:rsidRDefault="00C3136C" w:rsidP="00E36C19">
      <w:pPr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spacing w:line="240" w:lineRule="atLeast"/>
        <w:rPr>
          <w:sz w:val="28"/>
          <w:szCs w:val="28"/>
        </w:rPr>
      </w:pPr>
      <w:r w:rsidRPr="00A05034">
        <w:rPr>
          <w:sz w:val="28"/>
          <w:szCs w:val="28"/>
        </w:rPr>
        <w:t>Голова  ради                                                                                   О.П. Покутній</w:t>
      </w:r>
    </w:p>
    <w:p w:rsidR="00C3136C" w:rsidRPr="00A05034" w:rsidRDefault="00C3136C" w:rsidP="00E36C19">
      <w:pPr>
        <w:spacing w:line="240" w:lineRule="atLeast"/>
        <w:rPr>
          <w:sz w:val="22"/>
          <w:szCs w:val="22"/>
        </w:rPr>
      </w:pPr>
    </w:p>
    <w:p w:rsidR="00C3136C" w:rsidRPr="00A05034" w:rsidRDefault="00C3136C" w:rsidP="00E36C19">
      <w:pPr>
        <w:spacing w:line="240" w:lineRule="exact"/>
        <w:rPr>
          <w:sz w:val="28"/>
          <w:szCs w:val="28"/>
        </w:rPr>
      </w:pPr>
    </w:p>
    <w:p w:rsidR="00C3136C" w:rsidRPr="00A05034" w:rsidRDefault="00C3136C" w:rsidP="00E36C19">
      <w:pPr>
        <w:spacing w:line="240" w:lineRule="exact"/>
        <w:rPr>
          <w:sz w:val="28"/>
          <w:szCs w:val="28"/>
        </w:rPr>
      </w:pPr>
      <w:r w:rsidRPr="00A05034">
        <w:rPr>
          <w:sz w:val="28"/>
          <w:szCs w:val="28"/>
        </w:rPr>
        <w:t>Проект рішення підготовлений</w:t>
      </w:r>
    </w:p>
    <w:p w:rsidR="00C3136C" w:rsidRPr="00A05034" w:rsidRDefault="00C3136C" w:rsidP="00E36C19">
      <w:pPr>
        <w:spacing w:line="240" w:lineRule="exact"/>
        <w:rPr>
          <w:sz w:val="28"/>
          <w:szCs w:val="28"/>
        </w:rPr>
      </w:pPr>
      <w:r w:rsidRPr="00A05034">
        <w:rPr>
          <w:sz w:val="28"/>
          <w:szCs w:val="28"/>
        </w:rPr>
        <w:t>відділом організаційної роботи</w:t>
      </w:r>
    </w:p>
    <w:p w:rsidR="00C3136C" w:rsidRPr="00A05034" w:rsidRDefault="00C3136C" w:rsidP="00E36C19">
      <w:pPr>
        <w:spacing w:line="240" w:lineRule="exact"/>
        <w:rPr>
          <w:sz w:val="28"/>
          <w:szCs w:val="28"/>
        </w:rPr>
      </w:pPr>
      <w:r w:rsidRPr="00A05034">
        <w:rPr>
          <w:sz w:val="28"/>
          <w:szCs w:val="28"/>
        </w:rPr>
        <w:t xml:space="preserve">виконавчого апарату районної ради  </w:t>
      </w:r>
    </w:p>
    <w:p w:rsidR="00C3136C" w:rsidRPr="00A05034" w:rsidRDefault="00C3136C" w:rsidP="00E36C19">
      <w:pPr>
        <w:spacing w:line="240" w:lineRule="exact"/>
        <w:rPr>
          <w:sz w:val="28"/>
          <w:szCs w:val="28"/>
        </w:rPr>
      </w:pPr>
      <w:r w:rsidRPr="00A05034">
        <w:rPr>
          <w:sz w:val="28"/>
          <w:szCs w:val="28"/>
        </w:rPr>
        <w:t>головний  спеціаліст                                                                       В.В. Кошель</w:t>
      </w:r>
    </w:p>
    <w:p w:rsidR="00C3136C" w:rsidRPr="00A05034" w:rsidRDefault="00C3136C" w:rsidP="00E36C19">
      <w:pPr>
        <w:spacing w:line="240" w:lineRule="exact"/>
        <w:rPr>
          <w:sz w:val="28"/>
          <w:szCs w:val="28"/>
        </w:rPr>
      </w:pPr>
    </w:p>
    <w:p w:rsidR="00C3136C" w:rsidRPr="00A05034" w:rsidRDefault="00C3136C" w:rsidP="00E36C19">
      <w:pPr>
        <w:spacing w:line="240" w:lineRule="exact"/>
        <w:rPr>
          <w:sz w:val="28"/>
          <w:szCs w:val="28"/>
        </w:rPr>
      </w:pPr>
    </w:p>
    <w:p w:rsidR="00C3136C" w:rsidRPr="00A05034" w:rsidRDefault="00C3136C" w:rsidP="00E36C19">
      <w:pPr>
        <w:spacing w:line="240" w:lineRule="exact"/>
        <w:rPr>
          <w:sz w:val="28"/>
          <w:szCs w:val="28"/>
        </w:rPr>
      </w:pPr>
      <w:r w:rsidRPr="00A05034">
        <w:rPr>
          <w:sz w:val="28"/>
          <w:szCs w:val="28"/>
        </w:rPr>
        <w:t>Аркуш погодження додається.</w:t>
      </w:r>
    </w:p>
    <w:p w:rsidR="00C3136C" w:rsidRPr="00A05034" w:rsidRDefault="00C3136C" w:rsidP="00E36C19">
      <w:pPr>
        <w:jc w:val="both"/>
      </w:pPr>
    </w:p>
    <w:p w:rsidR="00C3136C" w:rsidRPr="00A05034" w:rsidRDefault="00C3136C" w:rsidP="00E36C19">
      <w:pPr>
        <w:tabs>
          <w:tab w:val="left" w:pos="6840"/>
        </w:tabs>
        <w:rPr>
          <w:sz w:val="28"/>
          <w:szCs w:val="28"/>
        </w:rPr>
      </w:pPr>
      <w:r w:rsidRPr="00A05034">
        <w:rPr>
          <w:sz w:val="28"/>
          <w:szCs w:val="28"/>
        </w:rPr>
        <w:t xml:space="preserve">                                                                                           ЗАТВЕРДЖЕНО</w:t>
      </w:r>
    </w:p>
    <w:p w:rsidR="00C3136C" w:rsidRPr="00A05034" w:rsidRDefault="00C3136C" w:rsidP="00E36C19">
      <w:pPr>
        <w:tabs>
          <w:tab w:val="left" w:pos="6120"/>
        </w:tabs>
        <w:rPr>
          <w:sz w:val="28"/>
          <w:szCs w:val="28"/>
        </w:rPr>
      </w:pPr>
      <w:r w:rsidRPr="00A05034">
        <w:rPr>
          <w:sz w:val="28"/>
          <w:szCs w:val="28"/>
        </w:rPr>
        <w:t xml:space="preserve">                                                                                            рішення  районної ради </w:t>
      </w:r>
    </w:p>
    <w:p w:rsidR="00C3136C" w:rsidRPr="00A05034" w:rsidRDefault="00C3136C" w:rsidP="00E36C19">
      <w:pPr>
        <w:tabs>
          <w:tab w:val="left" w:pos="6840"/>
        </w:tabs>
        <w:rPr>
          <w:sz w:val="28"/>
          <w:szCs w:val="28"/>
        </w:rPr>
      </w:pPr>
      <w:r w:rsidRPr="00A05034">
        <w:rPr>
          <w:sz w:val="28"/>
          <w:szCs w:val="28"/>
        </w:rPr>
        <w:t xml:space="preserve">                                                                                            від __________№ ____</w:t>
      </w: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32"/>
          <w:szCs w:val="32"/>
        </w:rPr>
      </w:pPr>
      <w:r w:rsidRPr="00A05034">
        <w:rPr>
          <w:b/>
          <w:sz w:val="32"/>
          <w:szCs w:val="32"/>
        </w:rPr>
        <w:t>ПРОГРАМА</w:t>
      </w:r>
    </w:p>
    <w:p w:rsidR="00C3136C" w:rsidRPr="00A05034" w:rsidRDefault="00C3136C" w:rsidP="00E36C19">
      <w:pPr>
        <w:jc w:val="center"/>
        <w:rPr>
          <w:szCs w:val="28"/>
        </w:rPr>
      </w:pPr>
      <w:r w:rsidRPr="00A05034">
        <w:rPr>
          <w:sz w:val="28"/>
          <w:szCs w:val="28"/>
        </w:rPr>
        <w:t>фінансової підтримки комунальних підприємств Пологівської районної ради Запорізької області  на 2019 рік</w:t>
      </w:r>
    </w:p>
    <w:p w:rsidR="00C3136C" w:rsidRPr="00A05034" w:rsidRDefault="00C3136C" w:rsidP="00E36C19">
      <w:pPr>
        <w:jc w:val="both"/>
        <w:rPr>
          <w:szCs w:val="28"/>
        </w:rPr>
      </w:pPr>
    </w:p>
    <w:p w:rsidR="00C3136C" w:rsidRPr="00A05034" w:rsidRDefault="00C3136C" w:rsidP="00E36C19">
      <w:pPr>
        <w:jc w:val="both"/>
        <w:rPr>
          <w:b/>
          <w:sz w:val="32"/>
          <w:szCs w:val="32"/>
        </w:rPr>
      </w:pPr>
      <w:r w:rsidRPr="00A05034">
        <w:rPr>
          <w:b/>
          <w:sz w:val="28"/>
          <w:szCs w:val="28"/>
        </w:rPr>
        <w:t xml:space="preserve"> </w:t>
      </w:r>
    </w:p>
    <w:p w:rsidR="00C3136C" w:rsidRPr="00A05034" w:rsidRDefault="00C3136C" w:rsidP="00E36C19">
      <w:pPr>
        <w:jc w:val="center"/>
        <w:rPr>
          <w:b/>
          <w:sz w:val="32"/>
          <w:szCs w:val="32"/>
        </w:rPr>
      </w:pPr>
    </w:p>
    <w:p w:rsidR="00C3136C" w:rsidRPr="00A05034" w:rsidRDefault="00C3136C" w:rsidP="00E36C19">
      <w:pPr>
        <w:jc w:val="center"/>
        <w:rPr>
          <w:b/>
          <w:sz w:val="32"/>
          <w:szCs w:val="32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  <w:r w:rsidRPr="00A05034">
        <w:rPr>
          <w:b/>
          <w:sz w:val="28"/>
          <w:szCs w:val="28"/>
        </w:rPr>
        <w:t>м. Пологи</w:t>
      </w:r>
    </w:p>
    <w:p w:rsidR="00C3136C" w:rsidRPr="00A05034" w:rsidRDefault="00C3136C" w:rsidP="00E36C19">
      <w:pPr>
        <w:jc w:val="center"/>
        <w:rPr>
          <w:b/>
          <w:sz w:val="28"/>
          <w:szCs w:val="28"/>
        </w:rPr>
      </w:pPr>
      <w:r w:rsidRPr="00A05034">
        <w:rPr>
          <w:b/>
          <w:sz w:val="28"/>
          <w:szCs w:val="28"/>
        </w:rPr>
        <w:t>2019 рік</w:t>
      </w:r>
    </w:p>
    <w:p w:rsidR="00C3136C" w:rsidRPr="00A05034" w:rsidRDefault="00C3136C" w:rsidP="00E36C19">
      <w:pPr>
        <w:jc w:val="both"/>
        <w:rPr>
          <w:b/>
          <w:sz w:val="28"/>
          <w:szCs w:val="28"/>
        </w:rPr>
      </w:pPr>
    </w:p>
    <w:p w:rsidR="00C3136C" w:rsidRPr="00A05034" w:rsidRDefault="00C3136C" w:rsidP="00E36C19">
      <w:pPr>
        <w:jc w:val="both"/>
        <w:rPr>
          <w:b/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05034">
        <w:rPr>
          <w:b/>
          <w:bCs/>
          <w:sz w:val="28"/>
          <w:szCs w:val="28"/>
        </w:rPr>
        <w:t>1.Загальні положення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3136C" w:rsidRPr="00A05034" w:rsidRDefault="00C3136C" w:rsidP="006567FF">
      <w:pPr>
        <w:ind w:firstLine="567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Програма фінансової підтримки комунальних підприємств Пологівської районної ради Запорізької області на 2019 рік (далі – Програма) розроблена відповідно до Закону України «Про місцеве самоврядування в Україні», Господарського кодексу України та Бюджетного кодексу України.</w:t>
      </w:r>
    </w:p>
    <w:p w:rsidR="00C3136C" w:rsidRPr="00A05034" w:rsidRDefault="00C3136C" w:rsidP="006567FF">
      <w:pPr>
        <w:jc w:val="both"/>
        <w:rPr>
          <w:sz w:val="28"/>
          <w:szCs w:val="28"/>
        </w:rPr>
      </w:pPr>
      <w:r w:rsidRPr="00A05034">
        <w:rPr>
          <w:sz w:val="28"/>
          <w:szCs w:val="28"/>
        </w:rPr>
        <w:tab/>
        <w:t xml:space="preserve">Комунальне підприємство «Центральна районна аптека №39» Пологівської районної ради є медичним закладом, яке створено відповідно до рішення Пологівської районної ради Запорізької області. </w:t>
      </w:r>
    </w:p>
    <w:p w:rsidR="00C3136C" w:rsidRPr="00A05034" w:rsidRDefault="00C3136C" w:rsidP="006567FF">
      <w:pPr>
        <w:jc w:val="both"/>
        <w:rPr>
          <w:sz w:val="28"/>
          <w:szCs w:val="28"/>
        </w:rPr>
      </w:pPr>
      <w:r w:rsidRPr="00A05034">
        <w:rPr>
          <w:sz w:val="28"/>
          <w:szCs w:val="28"/>
        </w:rPr>
        <w:tab/>
        <w:t>КП «Центральна районна аптека №39»  здійснює реалізацію лікарських засобів у роздрібній торгівлі. У зв’язку із значним збільшенням приватних аптек на підприємстві склалася складна фінансова ситуація.</w:t>
      </w:r>
    </w:p>
    <w:p w:rsidR="00C3136C" w:rsidRPr="00A05034" w:rsidRDefault="00C3136C" w:rsidP="006567FF">
      <w:pPr>
        <w:jc w:val="both"/>
        <w:rPr>
          <w:color w:val="000000"/>
          <w:sz w:val="28"/>
          <w:szCs w:val="28"/>
          <w:shd w:val="clear" w:color="auto" w:fill="FFFFFF"/>
        </w:rPr>
      </w:pPr>
      <w:r w:rsidRPr="00A05034">
        <w:rPr>
          <w:sz w:val="28"/>
          <w:szCs w:val="28"/>
        </w:rPr>
        <w:tab/>
        <w:t>Рішенням районної ради від 13.06.2019 року №21 «</w:t>
      </w:r>
      <w:r w:rsidRPr="00A05034">
        <w:rPr>
          <w:color w:val="000000"/>
          <w:sz w:val="28"/>
          <w:szCs w:val="28"/>
          <w:shd w:val="clear" w:color="auto" w:fill="FFFFFF"/>
        </w:rPr>
        <w:t>Про припинення</w:t>
      </w:r>
      <w:r w:rsidRPr="00A05034">
        <w:rPr>
          <w:color w:val="000000"/>
          <w:sz w:val="28"/>
          <w:szCs w:val="28"/>
        </w:rPr>
        <w:t xml:space="preserve"> комунального підприємства «</w:t>
      </w:r>
      <w:r w:rsidRPr="00A05034">
        <w:rPr>
          <w:sz w:val="28"/>
          <w:szCs w:val="28"/>
        </w:rPr>
        <w:t>Центральна районна аптека №39</w:t>
      </w:r>
      <w:r w:rsidRPr="00A05034">
        <w:rPr>
          <w:color w:val="000000"/>
          <w:sz w:val="28"/>
          <w:szCs w:val="28"/>
        </w:rPr>
        <w:t xml:space="preserve">» Пологівської районної ради </w:t>
      </w:r>
      <w:r w:rsidRPr="00A05034">
        <w:rPr>
          <w:color w:val="000000"/>
          <w:sz w:val="28"/>
          <w:szCs w:val="28"/>
          <w:shd w:val="clear" w:color="auto" w:fill="FFFFFF"/>
        </w:rPr>
        <w:t>шляхом ліквідації» на підприємстві розпочато процедуру ліквідації. У зв’язку з проведенням процедури ліквідації підприємства виникли питання, для вирішення яких необхідно надати з місцевого бюджету фінансову підтримку згідно з переліком Заходів.</w:t>
      </w:r>
    </w:p>
    <w:p w:rsidR="00C3136C" w:rsidRPr="00A05034" w:rsidRDefault="00C3136C" w:rsidP="006567FF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3136C" w:rsidRPr="00A05034" w:rsidRDefault="00C3136C" w:rsidP="006567FF">
      <w:pPr>
        <w:pStyle w:val="ListParagraph"/>
        <w:numPr>
          <w:ilvl w:val="0"/>
          <w:numId w:val="1"/>
        </w:numPr>
        <w:tabs>
          <w:tab w:val="clear" w:pos="4320"/>
          <w:tab w:val="num" w:pos="1701"/>
        </w:tabs>
        <w:ind w:hanging="2902"/>
        <w:jc w:val="center"/>
        <w:rPr>
          <w:b/>
          <w:color w:val="000000"/>
          <w:szCs w:val="28"/>
          <w:shd w:val="clear" w:color="auto" w:fill="FFFFFF"/>
        </w:rPr>
      </w:pPr>
      <w:r w:rsidRPr="00A05034">
        <w:rPr>
          <w:b/>
          <w:color w:val="000000"/>
          <w:szCs w:val="28"/>
          <w:shd w:val="clear" w:color="auto" w:fill="FFFFFF"/>
        </w:rPr>
        <w:t>Визначення мети Програми</w:t>
      </w:r>
    </w:p>
    <w:p w:rsidR="00C3136C" w:rsidRPr="00A05034" w:rsidRDefault="00C3136C" w:rsidP="006567FF">
      <w:pPr>
        <w:rPr>
          <w:b/>
          <w:color w:val="000000"/>
          <w:sz w:val="28"/>
          <w:szCs w:val="28"/>
          <w:shd w:val="clear" w:color="auto" w:fill="FFFFFF"/>
        </w:rPr>
      </w:pPr>
    </w:p>
    <w:p w:rsidR="00C3136C" w:rsidRPr="00A05034" w:rsidRDefault="00C3136C" w:rsidP="006567FF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05034">
        <w:rPr>
          <w:color w:val="000000"/>
          <w:sz w:val="28"/>
          <w:szCs w:val="28"/>
          <w:shd w:val="clear" w:color="auto" w:fill="FFFFFF"/>
        </w:rPr>
        <w:t xml:space="preserve">Основною метою Програми – є забезпечення ліквідаційної процедури відповідно до діючого законодавства, а саме виплати заборгованості по заробітній платі, вихідної допомоги працівникам підприємства та штрафних санкцій при його ліквідації. </w:t>
      </w:r>
    </w:p>
    <w:p w:rsidR="00C3136C" w:rsidRPr="00A05034" w:rsidRDefault="00C3136C" w:rsidP="006567FF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3136C" w:rsidRPr="00A05034" w:rsidRDefault="00C3136C" w:rsidP="006567FF">
      <w:pPr>
        <w:pStyle w:val="ListParagraph"/>
        <w:ind w:left="4320" w:hanging="3327"/>
        <w:jc w:val="center"/>
        <w:rPr>
          <w:b/>
          <w:bCs/>
          <w:szCs w:val="28"/>
        </w:rPr>
      </w:pPr>
      <w:r w:rsidRPr="00A05034">
        <w:rPr>
          <w:b/>
          <w:bCs/>
          <w:szCs w:val="28"/>
        </w:rPr>
        <w:t>3. Обґрунтування шляхів і способів розв’язання проблеми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Надання фінансової підтримки комунальному підприємству буде здійснюватися за рахунок коштів бюджету розвитку районного бюджету.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05034">
        <w:rPr>
          <w:b/>
          <w:color w:val="000000"/>
          <w:sz w:val="28"/>
          <w:szCs w:val="28"/>
          <w:shd w:val="clear" w:color="auto" w:fill="FFFFFF"/>
        </w:rPr>
        <w:t>4.</w:t>
      </w:r>
      <w:r w:rsidRPr="00A05034">
        <w:rPr>
          <w:b/>
          <w:bCs/>
          <w:sz w:val="28"/>
          <w:szCs w:val="28"/>
        </w:rPr>
        <w:t xml:space="preserve">  Основні завдання Програми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Програмою визначено основне завдання на виконання якого буде надаватися фінансова допомога:</w:t>
      </w:r>
    </w:p>
    <w:p w:rsidR="00C3136C" w:rsidRPr="00A05034" w:rsidRDefault="00C3136C" w:rsidP="006567F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05034">
        <w:rPr>
          <w:sz w:val="28"/>
          <w:szCs w:val="28"/>
        </w:rPr>
        <w:t xml:space="preserve">виплата заборгованості по заробітній платі, вихідної допомоги працівникам підприємства та штрафних санкцій. 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05034">
        <w:rPr>
          <w:b/>
          <w:bCs/>
          <w:sz w:val="28"/>
          <w:szCs w:val="28"/>
        </w:rPr>
        <w:t xml:space="preserve">5. Організація реалізації Програми та здійснення контролю 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05034">
        <w:rPr>
          <w:b/>
          <w:bCs/>
          <w:sz w:val="28"/>
          <w:szCs w:val="28"/>
        </w:rPr>
        <w:t>за її виконанням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5.1. Реалізація програми покладається на Пологівську районну раду Запорізької області. У випадку необхідності корегування даної Програми відповідні зміни до неї вносяться рішенням Пологівської районної ради Запорізької області.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5.2. Безпосередній контроль за виконанням завдань програми здійснює  Пологівська районна рада Запорізької області та постійна комісія районної ради з питань  промислової політики, бюджету та управління об’єктами спільної власності територіальних громад .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05034">
        <w:rPr>
          <w:b/>
          <w:sz w:val="28"/>
          <w:szCs w:val="28"/>
        </w:rPr>
        <w:t>6.</w:t>
      </w:r>
      <w:r w:rsidRPr="00A05034">
        <w:rPr>
          <w:sz w:val="28"/>
          <w:szCs w:val="28"/>
        </w:rPr>
        <w:t xml:space="preserve"> </w:t>
      </w:r>
      <w:r w:rsidRPr="00A05034">
        <w:rPr>
          <w:b/>
          <w:bCs/>
          <w:sz w:val="28"/>
          <w:szCs w:val="28"/>
        </w:rPr>
        <w:t xml:space="preserve"> Фінансова забезпеченість Програми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Фінансування Програми здійснюється за рахунок коштів бюджету розвитку районного бюджету. Головним розпорядником коштів для виконання Програми є Пологівська районна рада Запорізької області.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Обсяги фінансування Програми на 2019 рік складають – 548244,13 грн. згідно з Додатком 1 до Програми.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05034">
        <w:rPr>
          <w:sz w:val="28"/>
          <w:szCs w:val="28"/>
        </w:rPr>
        <w:tab/>
      </w:r>
      <w:r w:rsidRPr="00A05034">
        <w:rPr>
          <w:b/>
          <w:sz w:val="28"/>
          <w:szCs w:val="28"/>
        </w:rPr>
        <w:t xml:space="preserve">7. </w:t>
      </w:r>
      <w:r w:rsidRPr="00A05034">
        <w:rPr>
          <w:b/>
          <w:bCs/>
          <w:sz w:val="28"/>
          <w:szCs w:val="28"/>
        </w:rPr>
        <w:t>Очікувані результати виконання Програми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Виконання Програми дасть можливість забезпечити ліквідацію комунального підприємства у встановлені законодавством строки.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jc w:val="both"/>
      </w:pPr>
    </w:p>
    <w:p w:rsidR="00C3136C" w:rsidRPr="00A05034" w:rsidRDefault="00C3136C" w:rsidP="0050446C">
      <w:pPr>
        <w:jc w:val="center"/>
        <w:rPr>
          <w:b/>
          <w:sz w:val="28"/>
          <w:szCs w:val="28"/>
        </w:rPr>
      </w:pPr>
      <w:r w:rsidRPr="00A05034">
        <w:rPr>
          <w:b/>
          <w:sz w:val="28"/>
          <w:szCs w:val="28"/>
        </w:rPr>
        <w:t>ХАРАКТЕРИСТИКА ПРОГРАМИ</w:t>
      </w:r>
    </w:p>
    <w:p w:rsidR="00C3136C" w:rsidRPr="00A05034" w:rsidRDefault="00C3136C" w:rsidP="0050446C">
      <w:pPr>
        <w:jc w:val="center"/>
        <w:rPr>
          <w:b/>
          <w:sz w:val="28"/>
          <w:szCs w:val="28"/>
        </w:rPr>
      </w:pPr>
      <w:r w:rsidRPr="00A05034">
        <w:rPr>
          <w:sz w:val="28"/>
          <w:szCs w:val="28"/>
        </w:rPr>
        <w:t>фінансової підтримки комунальних підприємств Пологівської районної ради Запорізької області на 2019 рік</w:t>
      </w:r>
    </w:p>
    <w:p w:rsidR="00C3136C" w:rsidRPr="00A05034" w:rsidRDefault="00C3136C" w:rsidP="006567FF">
      <w:pPr>
        <w:jc w:val="center"/>
        <w:rPr>
          <w:b/>
          <w:sz w:val="28"/>
          <w:szCs w:val="28"/>
        </w:rPr>
      </w:pPr>
    </w:p>
    <w:p w:rsidR="00C3136C" w:rsidRPr="00A05034" w:rsidRDefault="00C3136C" w:rsidP="006567FF">
      <w:pPr>
        <w:jc w:val="center"/>
        <w:rPr>
          <w:b/>
          <w:sz w:val="28"/>
          <w:szCs w:val="28"/>
        </w:rPr>
      </w:pPr>
    </w:p>
    <w:p w:rsidR="00C3136C" w:rsidRPr="00A05034" w:rsidRDefault="00C3136C" w:rsidP="006567FF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1. Назва: Програма фінансової підтримки комунальних підприємств  Пологівської районної ради Запорізької області на 2019 рік.</w:t>
      </w:r>
    </w:p>
    <w:p w:rsidR="00C3136C" w:rsidRPr="00A05034" w:rsidRDefault="00C3136C" w:rsidP="006567FF">
      <w:pPr>
        <w:tabs>
          <w:tab w:val="left" w:pos="851"/>
        </w:tabs>
        <w:ind w:firstLine="720"/>
        <w:jc w:val="both"/>
        <w:rPr>
          <w:b/>
          <w:sz w:val="28"/>
          <w:szCs w:val="28"/>
        </w:rPr>
      </w:pP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 xml:space="preserve">3. Замовник та координатор: Пологівська  районна рада Запорізької області. </w:t>
      </w: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4. Мета: забезпечення виплата заборгованості по заробітній платі, вихідної допомоги працівникам підприємства та штрафних санкцій.</w:t>
      </w: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5. Етапи виконання: 2019 рік.</w:t>
      </w: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6. Загальні обсяги фінансування у 2019 році –  548244,13 грн.</w:t>
      </w: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7. Очікувані результати: забезпечення виплата заборгованості по заробітній платі, вихідної допомоги працівникам підприємства та штрафних санкцій.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ind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>.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AF598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A05034">
        <w:rPr>
          <w:sz w:val="28"/>
          <w:szCs w:val="28"/>
        </w:rPr>
        <w:t xml:space="preserve">Додаток 1 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  <w:t xml:space="preserve">до  Програми </w:t>
      </w:r>
    </w:p>
    <w:p w:rsidR="00C3136C" w:rsidRPr="00A05034" w:rsidRDefault="00C3136C" w:rsidP="006567FF">
      <w:pPr>
        <w:jc w:val="both"/>
        <w:rPr>
          <w:sz w:val="28"/>
          <w:szCs w:val="28"/>
        </w:rPr>
      </w:pP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  <w:r w:rsidRPr="00A05034">
        <w:rPr>
          <w:sz w:val="28"/>
          <w:szCs w:val="28"/>
        </w:rPr>
        <w:tab/>
      </w:r>
    </w:p>
    <w:p w:rsidR="00C3136C" w:rsidRPr="00A05034" w:rsidRDefault="00C3136C" w:rsidP="006567FF">
      <w:pPr>
        <w:jc w:val="both"/>
        <w:rPr>
          <w:sz w:val="28"/>
          <w:szCs w:val="28"/>
        </w:rPr>
      </w:pPr>
    </w:p>
    <w:p w:rsidR="00C3136C" w:rsidRPr="00A05034" w:rsidRDefault="00C3136C" w:rsidP="006567FF">
      <w:pPr>
        <w:jc w:val="both"/>
        <w:rPr>
          <w:sz w:val="28"/>
          <w:szCs w:val="28"/>
        </w:rPr>
      </w:pPr>
    </w:p>
    <w:p w:rsidR="00C3136C" w:rsidRPr="00A05034" w:rsidRDefault="00C3136C" w:rsidP="006567FF">
      <w:pPr>
        <w:jc w:val="center"/>
        <w:rPr>
          <w:b/>
          <w:sz w:val="28"/>
          <w:szCs w:val="28"/>
        </w:rPr>
      </w:pPr>
      <w:r w:rsidRPr="00A05034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C3136C" w:rsidRPr="00A05034" w:rsidRDefault="00C3136C" w:rsidP="006567FF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7"/>
        <w:gridCol w:w="3811"/>
        <w:gridCol w:w="2007"/>
        <w:gridCol w:w="1477"/>
        <w:gridCol w:w="1849"/>
      </w:tblGrid>
      <w:tr w:rsidR="00C3136C" w:rsidRPr="00A05034" w:rsidTr="006E0C9B">
        <w:tc>
          <w:tcPr>
            <w:tcW w:w="427" w:type="dxa"/>
          </w:tcPr>
          <w:p w:rsidR="00C3136C" w:rsidRPr="00A05034" w:rsidRDefault="00C3136C" w:rsidP="006E0C9B">
            <w:pPr>
              <w:jc w:val="both"/>
              <w:rPr>
                <w:lang w:eastAsia="uk-UA"/>
              </w:rPr>
            </w:pPr>
            <w:r w:rsidRPr="00A05034">
              <w:rPr>
                <w:sz w:val="22"/>
                <w:szCs w:val="22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C3136C" w:rsidRPr="00A05034" w:rsidRDefault="00C3136C" w:rsidP="006E0C9B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086" w:type="dxa"/>
          </w:tcPr>
          <w:p w:rsidR="00C3136C" w:rsidRPr="00A05034" w:rsidRDefault="00C3136C" w:rsidP="006E0C9B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49" w:type="dxa"/>
          </w:tcPr>
          <w:p w:rsidR="00C3136C" w:rsidRPr="00A05034" w:rsidRDefault="00C3136C" w:rsidP="006E0C9B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  <w:lang w:eastAsia="uk-UA"/>
              </w:rPr>
              <w:t>Термін виконання</w:t>
            </w:r>
          </w:p>
        </w:tc>
        <w:tc>
          <w:tcPr>
            <w:tcW w:w="1198" w:type="dxa"/>
          </w:tcPr>
          <w:p w:rsidR="00C3136C" w:rsidRPr="00A05034" w:rsidRDefault="00C3136C" w:rsidP="006E0C9B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  <w:lang w:eastAsia="uk-UA"/>
              </w:rPr>
              <w:t>Обсяги фінансування</w:t>
            </w:r>
          </w:p>
        </w:tc>
      </w:tr>
      <w:tr w:rsidR="00C3136C" w:rsidRPr="00A05034" w:rsidTr="006E0C9B">
        <w:tc>
          <w:tcPr>
            <w:tcW w:w="427" w:type="dxa"/>
          </w:tcPr>
          <w:p w:rsidR="00C3136C" w:rsidRPr="00A05034" w:rsidRDefault="00C3136C" w:rsidP="006E0C9B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C3136C" w:rsidRPr="00A05034" w:rsidRDefault="00C3136C" w:rsidP="00AF5987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  <w:lang w:eastAsia="uk-UA"/>
              </w:rPr>
              <w:t>Фінансова підтримка комунального підприємства «</w:t>
            </w:r>
            <w:r w:rsidRPr="00A05034">
              <w:rPr>
                <w:sz w:val="28"/>
                <w:szCs w:val="28"/>
              </w:rPr>
              <w:t>Центральна районна аптека №39</w:t>
            </w:r>
            <w:r w:rsidRPr="00A05034">
              <w:rPr>
                <w:sz w:val="28"/>
                <w:szCs w:val="28"/>
                <w:lang w:eastAsia="uk-UA"/>
              </w:rPr>
              <w:t xml:space="preserve">» Пологівської районної ради </w:t>
            </w:r>
          </w:p>
        </w:tc>
        <w:tc>
          <w:tcPr>
            <w:tcW w:w="2086" w:type="dxa"/>
          </w:tcPr>
          <w:p w:rsidR="00C3136C" w:rsidRPr="00A05034" w:rsidRDefault="00C3136C" w:rsidP="006E0C9B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  <w:lang w:eastAsia="uk-UA"/>
              </w:rPr>
              <w:t>Пологівська районна рада Запорізької області</w:t>
            </w:r>
          </w:p>
        </w:tc>
        <w:tc>
          <w:tcPr>
            <w:tcW w:w="249" w:type="dxa"/>
          </w:tcPr>
          <w:p w:rsidR="00C3136C" w:rsidRPr="00A05034" w:rsidRDefault="00C3136C" w:rsidP="006E0C9B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  <w:lang w:eastAsia="uk-UA"/>
              </w:rPr>
              <w:t>2019 рік</w:t>
            </w:r>
          </w:p>
          <w:p w:rsidR="00C3136C" w:rsidRPr="00A05034" w:rsidRDefault="00C3136C" w:rsidP="006E0C9B">
            <w:pPr>
              <w:rPr>
                <w:sz w:val="28"/>
                <w:szCs w:val="28"/>
                <w:lang w:eastAsia="uk-UA"/>
              </w:rPr>
            </w:pPr>
          </w:p>
          <w:p w:rsidR="00C3136C" w:rsidRPr="00A05034" w:rsidRDefault="00C3136C" w:rsidP="006E0C9B">
            <w:pPr>
              <w:rPr>
                <w:sz w:val="28"/>
                <w:szCs w:val="28"/>
                <w:lang w:eastAsia="uk-UA"/>
              </w:rPr>
            </w:pPr>
          </w:p>
          <w:p w:rsidR="00C3136C" w:rsidRPr="00A05034" w:rsidRDefault="00C3136C" w:rsidP="006E0C9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98" w:type="dxa"/>
          </w:tcPr>
          <w:p w:rsidR="00C3136C" w:rsidRPr="00A05034" w:rsidRDefault="00C3136C" w:rsidP="008F26B8">
            <w:pPr>
              <w:jc w:val="center"/>
              <w:rPr>
                <w:sz w:val="28"/>
                <w:szCs w:val="28"/>
                <w:lang w:eastAsia="uk-UA"/>
              </w:rPr>
            </w:pPr>
            <w:r w:rsidRPr="00A05034">
              <w:rPr>
                <w:sz w:val="28"/>
                <w:szCs w:val="28"/>
              </w:rPr>
              <w:t xml:space="preserve">548244,13 </w:t>
            </w:r>
            <w:r w:rsidRPr="00A05034">
              <w:rPr>
                <w:sz w:val="28"/>
                <w:szCs w:val="28"/>
                <w:lang w:eastAsia="uk-UA"/>
              </w:rPr>
              <w:t>грн.</w:t>
            </w:r>
          </w:p>
        </w:tc>
      </w:tr>
    </w:tbl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b/>
          <w:sz w:val="22"/>
          <w:szCs w:val="22"/>
        </w:rPr>
      </w:pPr>
    </w:p>
    <w:p w:rsidR="00C3136C" w:rsidRPr="00A05034" w:rsidRDefault="00C3136C" w:rsidP="006567FF">
      <w:pPr>
        <w:spacing w:line="140" w:lineRule="atLeast"/>
        <w:jc w:val="both"/>
        <w:rPr>
          <w:color w:val="000000"/>
          <w:sz w:val="28"/>
          <w:szCs w:val="28"/>
        </w:rPr>
      </w:pPr>
      <w:r w:rsidRPr="00A05034">
        <w:rPr>
          <w:color w:val="000000"/>
          <w:sz w:val="28"/>
          <w:szCs w:val="28"/>
        </w:rPr>
        <w:t xml:space="preserve">Головний спеціаліст  </w:t>
      </w:r>
    </w:p>
    <w:p w:rsidR="00C3136C" w:rsidRPr="00A05034" w:rsidRDefault="00C3136C" w:rsidP="006567FF">
      <w:pPr>
        <w:spacing w:line="140" w:lineRule="atLeast"/>
        <w:jc w:val="both"/>
        <w:rPr>
          <w:color w:val="000000"/>
          <w:sz w:val="28"/>
          <w:szCs w:val="28"/>
        </w:rPr>
      </w:pPr>
      <w:r w:rsidRPr="00A05034">
        <w:rPr>
          <w:color w:val="000000"/>
          <w:sz w:val="28"/>
          <w:szCs w:val="28"/>
        </w:rPr>
        <w:t>відділу організаційної роботи</w:t>
      </w:r>
    </w:p>
    <w:p w:rsidR="00C3136C" w:rsidRPr="00A05034" w:rsidRDefault="00C3136C" w:rsidP="006567FF">
      <w:pPr>
        <w:spacing w:line="140" w:lineRule="atLeast"/>
        <w:jc w:val="both"/>
        <w:rPr>
          <w:color w:val="000000"/>
          <w:sz w:val="28"/>
          <w:szCs w:val="28"/>
        </w:rPr>
      </w:pPr>
      <w:r w:rsidRPr="00A05034">
        <w:rPr>
          <w:color w:val="000000"/>
          <w:sz w:val="28"/>
          <w:szCs w:val="28"/>
        </w:rPr>
        <w:t>виконавчого апарату районної ради                                           В.В. Кошель</w:t>
      </w: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ListParagraph"/>
        <w:spacing w:line="240" w:lineRule="exact"/>
        <w:ind w:left="4320"/>
        <w:jc w:val="both"/>
        <w:rPr>
          <w:color w:val="000000"/>
          <w:szCs w:val="28"/>
          <w:shd w:val="clear" w:color="auto" w:fill="FFFFFF"/>
        </w:rPr>
      </w:pPr>
    </w:p>
    <w:p w:rsidR="00C3136C" w:rsidRPr="00A05034" w:rsidRDefault="00C3136C" w:rsidP="006567FF">
      <w:pPr>
        <w:spacing w:line="240" w:lineRule="exact"/>
        <w:jc w:val="both"/>
        <w:rPr>
          <w:color w:val="000000"/>
          <w:szCs w:val="28"/>
          <w:shd w:val="clear" w:color="auto" w:fill="FFFFFF"/>
        </w:rPr>
      </w:pPr>
      <w:r w:rsidRPr="00A05034">
        <w:rPr>
          <w:color w:val="000000"/>
          <w:szCs w:val="28"/>
          <w:shd w:val="clear" w:color="auto" w:fill="FFFFFF"/>
        </w:rPr>
        <w:tab/>
      </w:r>
    </w:p>
    <w:p w:rsidR="00C3136C" w:rsidRPr="00A05034" w:rsidRDefault="00C3136C" w:rsidP="006567FF">
      <w:pPr>
        <w:pStyle w:val="ListParagraph"/>
        <w:spacing w:line="240" w:lineRule="exact"/>
        <w:ind w:left="4320"/>
        <w:rPr>
          <w:b/>
          <w:color w:val="000000"/>
          <w:szCs w:val="28"/>
          <w:shd w:val="clear" w:color="auto" w:fill="FFFFFF"/>
        </w:rPr>
      </w:pPr>
    </w:p>
    <w:p w:rsidR="00C3136C" w:rsidRPr="00A05034" w:rsidRDefault="00C3136C" w:rsidP="006567FF">
      <w:pPr>
        <w:jc w:val="both"/>
        <w:rPr>
          <w:sz w:val="28"/>
          <w:szCs w:val="28"/>
        </w:rPr>
      </w:pPr>
    </w:p>
    <w:p w:rsidR="00C3136C" w:rsidRPr="00A05034" w:rsidRDefault="00C3136C" w:rsidP="006567FF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C3136C" w:rsidRPr="00A05034" w:rsidRDefault="00C3136C" w:rsidP="00E36C19">
      <w:pPr>
        <w:jc w:val="both"/>
        <w:rPr>
          <w:b/>
          <w:sz w:val="28"/>
          <w:szCs w:val="28"/>
        </w:rPr>
      </w:pPr>
    </w:p>
    <w:sectPr w:rsidR="00C3136C" w:rsidRPr="00A05034" w:rsidSect="00272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CDD"/>
    <w:multiLevelType w:val="hybridMultilevel"/>
    <w:tmpl w:val="EC2CF0D6"/>
    <w:lvl w:ilvl="0" w:tplc="1460EF24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1F41C2F"/>
    <w:multiLevelType w:val="hybridMultilevel"/>
    <w:tmpl w:val="BBAE9528"/>
    <w:lvl w:ilvl="0" w:tplc="0419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C19"/>
    <w:rsid w:val="00013328"/>
    <w:rsid w:val="00067F56"/>
    <w:rsid w:val="00080BD8"/>
    <w:rsid w:val="000A4AD6"/>
    <w:rsid w:val="00103E8A"/>
    <w:rsid w:val="001E0BC1"/>
    <w:rsid w:val="00235579"/>
    <w:rsid w:val="00272C75"/>
    <w:rsid w:val="00272D0E"/>
    <w:rsid w:val="002C32E5"/>
    <w:rsid w:val="002D69DC"/>
    <w:rsid w:val="002F14DC"/>
    <w:rsid w:val="00426F2D"/>
    <w:rsid w:val="0050446C"/>
    <w:rsid w:val="006567FF"/>
    <w:rsid w:val="00670559"/>
    <w:rsid w:val="006B0414"/>
    <w:rsid w:val="006E0C9B"/>
    <w:rsid w:val="006E5FCD"/>
    <w:rsid w:val="007B0F25"/>
    <w:rsid w:val="008C0D39"/>
    <w:rsid w:val="008E0E2E"/>
    <w:rsid w:val="008F26B8"/>
    <w:rsid w:val="00941A42"/>
    <w:rsid w:val="0094350E"/>
    <w:rsid w:val="009C10B9"/>
    <w:rsid w:val="009D61AD"/>
    <w:rsid w:val="00A05034"/>
    <w:rsid w:val="00AD77F8"/>
    <w:rsid w:val="00AF5987"/>
    <w:rsid w:val="00B17322"/>
    <w:rsid w:val="00B8738B"/>
    <w:rsid w:val="00C3136C"/>
    <w:rsid w:val="00D47159"/>
    <w:rsid w:val="00DC7C8B"/>
    <w:rsid w:val="00E067A3"/>
    <w:rsid w:val="00E36C19"/>
    <w:rsid w:val="00E75BCD"/>
    <w:rsid w:val="00E801CD"/>
    <w:rsid w:val="00E9757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C19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6C19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6C19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6C19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36C19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36C19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36C19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36C19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36C19"/>
    <w:rPr>
      <w:rFonts w:ascii="Times New Roman" w:hAnsi="Times New Roman" w:cs="Times New Roman"/>
      <w:sz w:val="24"/>
      <w:szCs w:val="24"/>
      <w:lang w:val="uk-UA" w:eastAsia="ru-RU"/>
    </w:rPr>
  </w:style>
  <w:style w:type="paragraph" w:styleId="PlainText">
    <w:name w:val="Plain Text"/>
    <w:basedOn w:val="Normal"/>
    <w:link w:val="PlainTextChar"/>
    <w:uiPriority w:val="99"/>
    <w:semiHidden/>
    <w:rsid w:val="00E36C19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E36C19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E36C19"/>
    <w:pPr>
      <w:ind w:left="720"/>
      <w:contextualSpacing/>
    </w:pPr>
    <w:rPr>
      <w:sz w:val="28"/>
    </w:rPr>
  </w:style>
  <w:style w:type="paragraph" w:styleId="NormalWeb">
    <w:name w:val="Normal (Web)"/>
    <w:basedOn w:val="Normal"/>
    <w:uiPriority w:val="99"/>
    <w:semiHidden/>
    <w:rsid w:val="00E36C1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E067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67A3"/>
    <w:rPr>
      <w:rFonts w:ascii="Segoe UI" w:hAnsi="Segoe UI" w:cs="Segoe UI"/>
      <w:sz w:val="18"/>
      <w:szCs w:val="18"/>
      <w:lang w:val="uk-UA" w:eastAsia="ru-RU"/>
    </w:rPr>
  </w:style>
  <w:style w:type="paragraph" w:customStyle="1" w:styleId="a">
    <w:name w:val="Абзац списка"/>
    <w:basedOn w:val="Normal"/>
    <w:uiPriority w:val="99"/>
    <w:rsid w:val="006705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6</Pages>
  <Words>4028</Words>
  <Characters>2297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2019-12-12T12:14:00Z</cp:lastPrinted>
  <dcterms:created xsi:type="dcterms:W3CDTF">2019-12-12T11:50:00Z</dcterms:created>
  <dcterms:modified xsi:type="dcterms:W3CDTF">2019-12-16T13:30:00Z</dcterms:modified>
</cp:coreProperties>
</file>